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321" w:rsidRDefault="00005321" w:rsidP="00005321">
      <w:r>
        <w:rPr>
          <w:u w:val="single"/>
        </w:rPr>
        <w:t>Thomas CRAVEN</w:t>
      </w:r>
      <w:r>
        <w:t xml:space="preserve">      (fl.1417)</w:t>
      </w:r>
    </w:p>
    <w:p w:rsidR="00005321" w:rsidRDefault="00005321" w:rsidP="00005321"/>
    <w:p w:rsidR="00005321" w:rsidRDefault="00005321" w:rsidP="00005321"/>
    <w:p w:rsidR="00005321" w:rsidRDefault="00005321" w:rsidP="00005321">
      <w:r>
        <w:tab/>
        <w:t>1417</w:t>
      </w:r>
      <w:r>
        <w:tab/>
        <w:t>He and Robert Lynge(q.v.) presented Thomas Lyng(q.v.) to the church of</w:t>
      </w:r>
    </w:p>
    <w:p w:rsidR="00005321" w:rsidRDefault="00005321" w:rsidP="00005321">
      <w:r>
        <w:tab/>
      </w:r>
      <w:r>
        <w:tab/>
        <w:t>the Virgin Mary, Wiveton, Norfolk.</w:t>
      </w:r>
    </w:p>
    <w:p w:rsidR="00005321" w:rsidRDefault="00005321" w:rsidP="00005321">
      <w:pPr>
        <w:pStyle w:val="NoSpacing"/>
      </w:pPr>
      <w:r>
        <w:tab/>
      </w:r>
      <w:r>
        <w:tab/>
        <w:t>(“An Essay Towards a Topographical History of the County of Norfolk”</w:t>
      </w:r>
    </w:p>
    <w:p w:rsidR="00005321" w:rsidRDefault="00005321" w:rsidP="00005321">
      <w:pPr>
        <w:ind w:left="720" w:firstLine="720"/>
      </w:pPr>
      <w:r>
        <w:t>vol.9 pp.446-52  Francis Blomefield)</w:t>
      </w:r>
    </w:p>
    <w:p w:rsidR="00005321" w:rsidRDefault="00005321" w:rsidP="00005321"/>
    <w:p w:rsidR="00005321" w:rsidRDefault="00005321" w:rsidP="00005321"/>
    <w:p w:rsidR="00005321" w:rsidRDefault="00005321" w:rsidP="00005321">
      <w:r>
        <w:t>10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321" w:rsidRDefault="00005321" w:rsidP="00564E3C">
      <w:r>
        <w:separator/>
      </w:r>
    </w:p>
  </w:endnote>
  <w:endnote w:type="continuationSeparator" w:id="0">
    <w:p w:rsidR="00005321" w:rsidRDefault="0000532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05321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321" w:rsidRDefault="00005321" w:rsidP="00564E3C">
      <w:r>
        <w:separator/>
      </w:r>
    </w:p>
  </w:footnote>
  <w:footnote w:type="continuationSeparator" w:id="0">
    <w:p w:rsidR="00005321" w:rsidRDefault="0000532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321"/>
    <w:rsid w:val="0000532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F8BE6-D563-4670-BFB8-4A5A25D2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32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2015-10-07T18:38:00Z</dcterms:created>
  <dcterms:modified xsi:type="dcterms:W3CDTF">2015-10-07T18:38:00Z</dcterms:modified>
</cp:coreProperties>
</file>